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55B" w:rsidRPr="003825FC" w:rsidRDefault="00C3455B" w:rsidP="003825FC">
      <w:pPr>
        <w:pStyle w:val="BodyTextIndent"/>
        <w:ind w:left="5954" w:hanging="851"/>
        <w:rPr>
          <w:b w:val="0"/>
          <w:sz w:val="20"/>
        </w:rPr>
      </w:pPr>
      <w:r>
        <w:rPr>
          <w:sz w:val="20"/>
        </w:rPr>
        <w:t xml:space="preserve">                                                                                                   </w:t>
      </w:r>
      <w:r w:rsidRPr="003825FC">
        <w:rPr>
          <w:b w:val="0"/>
          <w:sz w:val="20"/>
        </w:rPr>
        <w:t xml:space="preserve">Додаток 1                                  </w:t>
      </w:r>
    </w:p>
    <w:p w:rsidR="00C3455B" w:rsidRPr="003825FC" w:rsidRDefault="00C3455B" w:rsidP="003825FC">
      <w:pPr>
        <w:pStyle w:val="BodyTextIndent"/>
        <w:jc w:val="left"/>
        <w:rPr>
          <w:b w:val="0"/>
          <w:sz w:val="20"/>
        </w:rPr>
      </w:pPr>
      <w:r w:rsidRPr="003825FC">
        <w:rPr>
          <w:b w:val="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до рішення   виконкому</w:t>
      </w:r>
    </w:p>
    <w:p w:rsidR="00C3455B" w:rsidRPr="0050268B" w:rsidRDefault="00C3455B" w:rsidP="0050268B">
      <w:pPr>
        <w:pStyle w:val="BodyTextIndent"/>
        <w:ind w:left="5103" w:firstLine="0"/>
        <w:rPr>
          <w:b w:val="0"/>
          <w:sz w:val="24"/>
          <w:lang w:val="ru-RU"/>
        </w:rPr>
      </w:pPr>
      <w:r w:rsidRPr="003825FC">
        <w:rPr>
          <w:b w:val="0"/>
          <w:sz w:val="20"/>
        </w:rPr>
        <w:t xml:space="preserve">                                                                                                  </w:t>
      </w:r>
      <w:r>
        <w:rPr>
          <w:b w:val="0"/>
          <w:sz w:val="20"/>
        </w:rPr>
        <w:t xml:space="preserve">              </w:t>
      </w:r>
      <w:r w:rsidRPr="003825FC">
        <w:rPr>
          <w:b w:val="0"/>
          <w:sz w:val="20"/>
        </w:rPr>
        <w:t xml:space="preserve"> </w:t>
      </w:r>
      <w:r>
        <w:rPr>
          <w:b w:val="0"/>
          <w:sz w:val="20"/>
          <w:lang w:val="ru-RU"/>
        </w:rPr>
        <w:t xml:space="preserve">              </w:t>
      </w:r>
      <w:r w:rsidRPr="003825FC">
        <w:rPr>
          <w:b w:val="0"/>
          <w:sz w:val="20"/>
        </w:rPr>
        <w:t xml:space="preserve">   від </w:t>
      </w:r>
      <w:r>
        <w:rPr>
          <w:b w:val="0"/>
          <w:sz w:val="20"/>
          <w:lang w:val="ru-RU"/>
        </w:rPr>
        <w:t>18 серпня</w:t>
      </w:r>
      <w:r w:rsidRPr="003825FC">
        <w:rPr>
          <w:b w:val="0"/>
          <w:sz w:val="20"/>
        </w:rPr>
        <w:t xml:space="preserve"> 2016р.</w:t>
      </w:r>
      <w:r>
        <w:rPr>
          <w:b w:val="0"/>
          <w:sz w:val="24"/>
        </w:rPr>
        <w:t xml:space="preserve"> №</w:t>
      </w:r>
      <w:r>
        <w:rPr>
          <w:b w:val="0"/>
          <w:sz w:val="24"/>
          <w:lang w:val="ru-RU"/>
        </w:rPr>
        <w:t xml:space="preserve"> 216</w:t>
      </w:r>
    </w:p>
    <w:p w:rsidR="00C3455B" w:rsidRPr="003825FC" w:rsidRDefault="00C3455B" w:rsidP="0024564F">
      <w:pPr>
        <w:pStyle w:val="BodyTextIndent"/>
        <w:ind w:left="5103" w:firstLine="0"/>
        <w:jc w:val="right"/>
        <w:rPr>
          <w:b w:val="0"/>
          <w:sz w:val="20"/>
        </w:rPr>
      </w:pPr>
      <w:r w:rsidRPr="003825FC">
        <w:rPr>
          <w:b w:val="0"/>
          <w:sz w:val="20"/>
        </w:rPr>
        <w:t xml:space="preserve">                                  </w:t>
      </w:r>
    </w:p>
    <w:p w:rsidR="00C3455B" w:rsidRPr="003825FC" w:rsidRDefault="00C3455B" w:rsidP="0024564F">
      <w:pPr>
        <w:pStyle w:val="BodyTextIndent"/>
        <w:ind w:left="5103" w:firstLine="0"/>
        <w:rPr>
          <w:b w:val="0"/>
          <w:sz w:val="20"/>
        </w:rPr>
      </w:pPr>
    </w:p>
    <w:p w:rsidR="00C3455B" w:rsidRPr="003825FC" w:rsidRDefault="00C3455B" w:rsidP="0024564F">
      <w:pPr>
        <w:pStyle w:val="BodyTextIndent"/>
        <w:ind w:left="5103" w:firstLine="0"/>
        <w:jc w:val="left"/>
        <w:rPr>
          <w:b w:val="0"/>
          <w:sz w:val="20"/>
        </w:rPr>
      </w:pPr>
    </w:p>
    <w:p w:rsidR="00C3455B" w:rsidRPr="003825FC" w:rsidRDefault="00C3455B" w:rsidP="0024564F">
      <w:pPr>
        <w:pStyle w:val="BodyTextIndent"/>
        <w:ind w:left="5103" w:firstLine="0"/>
        <w:jc w:val="left"/>
        <w:rPr>
          <w:b w:val="0"/>
          <w:sz w:val="24"/>
          <w:szCs w:val="24"/>
        </w:rPr>
      </w:pPr>
      <w:r w:rsidRPr="003825FC">
        <w:rPr>
          <w:b w:val="0"/>
          <w:sz w:val="24"/>
          <w:szCs w:val="24"/>
        </w:rPr>
        <w:t xml:space="preserve">                             Штат дільниці оповіщення  </w:t>
      </w:r>
    </w:p>
    <w:p w:rsidR="00C3455B" w:rsidRDefault="00C3455B" w:rsidP="0024564F">
      <w:pPr>
        <w:pStyle w:val="BodyTextIndent"/>
        <w:ind w:left="5103" w:firstLine="0"/>
        <w:jc w:val="left"/>
        <w:rPr>
          <w:b w:val="0"/>
          <w:sz w:val="20"/>
        </w:rPr>
      </w:pPr>
    </w:p>
    <w:p w:rsidR="00C3455B" w:rsidRDefault="00C3455B" w:rsidP="0024564F">
      <w:pPr>
        <w:pStyle w:val="BodyTextIndent"/>
        <w:ind w:left="5103" w:firstLine="0"/>
        <w:rPr>
          <w:b w:val="0"/>
          <w:sz w:val="20"/>
        </w:rPr>
      </w:pPr>
    </w:p>
    <w:tbl>
      <w:tblPr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119"/>
        <w:gridCol w:w="567"/>
        <w:gridCol w:w="2268"/>
        <w:gridCol w:w="1276"/>
        <w:gridCol w:w="1701"/>
        <w:gridCol w:w="1276"/>
        <w:gridCol w:w="1559"/>
        <w:gridCol w:w="1276"/>
        <w:gridCol w:w="1511"/>
        <w:gridCol w:w="1324"/>
      </w:tblGrid>
      <w:tr w:rsidR="00C3455B" w:rsidTr="00207F06">
        <w:trPr>
          <w:cantSplit/>
          <w:trHeight w:val="220"/>
        </w:trPr>
        <w:tc>
          <w:tcPr>
            <w:tcW w:w="3686" w:type="dxa"/>
            <w:gridSpan w:val="2"/>
            <w:shd w:val="clear" w:color="auto" w:fill="FFFFFF"/>
            <w:vAlign w:val="center"/>
          </w:tcPr>
          <w:p w:rsidR="00C3455B" w:rsidRDefault="00C3455B" w:rsidP="00207F06">
            <w:pPr>
              <w:pStyle w:val="Subtitl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Управління дільниці</w:t>
            </w:r>
          </w:p>
        </w:tc>
        <w:tc>
          <w:tcPr>
            <w:tcW w:w="3544" w:type="dxa"/>
            <w:gridSpan w:val="2"/>
            <w:shd w:val="clear" w:color="auto" w:fill="FFFFFF"/>
          </w:tcPr>
          <w:p w:rsidR="00C3455B" w:rsidRDefault="00C3455B" w:rsidP="00207F06">
            <w:pPr>
              <w:jc w:val="center"/>
              <w:rPr>
                <w:sz w:val="22"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sz w:val="22"/>
              </w:rPr>
            </w:pPr>
            <w:r w:rsidRPr="003825FC">
              <w:rPr>
                <w:sz w:val="22"/>
                <w:lang w:val="uk-UA"/>
              </w:rPr>
              <w:t xml:space="preserve">Відділення </w:t>
            </w:r>
            <w:r>
              <w:rPr>
                <w:sz w:val="22"/>
              </w:rPr>
              <w:t>оповіщення за домашніми адресами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C3455B" w:rsidRDefault="00C3455B" w:rsidP="00207F06">
            <w:pPr>
              <w:jc w:val="center"/>
              <w:rPr>
                <w:sz w:val="22"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Відділення оповіщення за місцем роботи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C3455B" w:rsidRDefault="00C3455B" w:rsidP="00207F06">
            <w:pPr>
              <w:pStyle w:val="Heading6"/>
              <w:jc w:val="center"/>
              <w:rPr>
                <w:b w:val="0"/>
              </w:rPr>
            </w:pPr>
            <w:r>
              <w:rPr>
                <w:b w:val="0"/>
              </w:rPr>
              <w:t>Відділення</w:t>
            </w:r>
            <w:r>
              <w:rPr>
                <w:b w:val="0"/>
                <w:lang w:val="uk-UA"/>
              </w:rPr>
              <w:t xml:space="preserve">  </w:t>
            </w:r>
            <w:r>
              <w:rPr>
                <w:b w:val="0"/>
              </w:rPr>
              <w:t>аналізу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C3455B" w:rsidRDefault="00C3455B" w:rsidP="00207F06">
            <w:pPr>
              <w:jc w:val="center"/>
              <w:rPr>
                <w:sz w:val="22"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Відділення розшуку і розклейки мобнаказів</w:t>
            </w:r>
          </w:p>
        </w:tc>
      </w:tr>
      <w:tr w:rsidR="00C3455B" w:rsidTr="00207F06">
        <w:trPr>
          <w:cantSplit/>
          <w:trHeight w:val="220"/>
        </w:trPr>
        <w:tc>
          <w:tcPr>
            <w:tcW w:w="3686" w:type="dxa"/>
            <w:gridSpan w:val="2"/>
            <w:shd w:val="clear" w:color="auto" w:fill="FFFFFF"/>
          </w:tcPr>
          <w:p w:rsidR="00C3455B" w:rsidRDefault="00C3455B" w:rsidP="00207F06">
            <w:pPr>
              <w:pStyle w:val="Heading5"/>
              <w:jc w:val="center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>Склад</w:t>
            </w:r>
          </w:p>
        </w:tc>
        <w:tc>
          <w:tcPr>
            <w:tcW w:w="3544" w:type="dxa"/>
            <w:gridSpan w:val="2"/>
            <w:shd w:val="clear" w:color="auto" w:fill="FFFFFF"/>
          </w:tcPr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  <w:lang w:val="uk-UA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      </w:t>
            </w:r>
          </w:p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   </w:t>
            </w:r>
            <w:r>
              <w:rPr>
                <w:b w:val="0"/>
                <w:sz w:val="22"/>
              </w:rPr>
              <w:t>Склад</w:t>
            </w:r>
          </w:p>
        </w:tc>
        <w:tc>
          <w:tcPr>
            <w:tcW w:w="2977" w:type="dxa"/>
            <w:gridSpan w:val="2"/>
            <w:shd w:val="clear" w:color="auto" w:fill="FFFFFF"/>
          </w:tcPr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  <w:lang w:val="uk-UA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 </w:t>
            </w:r>
          </w:p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  </w:t>
            </w:r>
            <w:r>
              <w:rPr>
                <w:b w:val="0"/>
                <w:sz w:val="22"/>
              </w:rPr>
              <w:t>Склад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  <w:lang w:val="uk-UA"/>
              </w:rPr>
            </w:pPr>
            <w:r>
              <w:rPr>
                <w:b w:val="0"/>
                <w:sz w:val="22"/>
                <w:lang w:val="uk-UA"/>
              </w:rPr>
              <w:t xml:space="preserve">                </w:t>
            </w:r>
          </w:p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</w:t>
            </w:r>
            <w:r>
              <w:rPr>
                <w:b w:val="0"/>
                <w:sz w:val="22"/>
              </w:rPr>
              <w:t>Склад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  <w:lang w:val="uk-UA"/>
              </w:rPr>
            </w:pPr>
            <w:r>
              <w:rPr>
                <w:b w:val="0"/>
                <w:sz w:val="22"/>
                <w:lang w:val="uk-UA"/>
              </w:rPr>
              <w:t xml:space="preserve">         </w:t>
            </w:r>
          </w:p>
          <w:p w:rsidR="00C3455B" w:rsidRDefault="00C3455B" w:rsidP="00207F06">
            <w:pPr>
              <w:pStyle w:val="Heading1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  <w:lang w:val="uk-UA"/>
              </w:rPr>
              <w:t xml:space="preserve">                       </w:t>
            </w:r>
            <w:r>
              <w:rPr>
                <w:b w:val="0"/>
                <w:sz w:val="22"/>
              </w:rPr>
              <w:t>Склад</w:t>
            </w:r>
          </w:p>
        </w:tc>
      </w:tr>
      <w:tr w:rsidR="00C3455B" w:rsidTr="00207F06">
        <w:trPr>
          <w:cantSplit/>
          <w:trHeight w:val="1120"/>
        </w:trPr>
        <w:tc>
          <w:tcPr>
            <w:tcW w:w="3119" w:type="dxa"/>
          </w:tcPr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Начальник дільниці оповіщення</w:t>
            </w:r>
          </w:p>
          <w:p w:rsidR="00C3455B" w:rsidRDefault="00C3455B" w:rsidP="00207F06">
            <w:r>
              <w:t>Заступник начальника дільниці</w:t>
            </w:r>
          </w:p>
          <w:p w:rsidR="00C3455B" w:rsidRDefault="00C3455B" w:rsidP="00207F06">
            <w:r>
              <w:t>Комендант</w:t>
            </w:r>
          </w:p>
          <w:p w:rsidR="00C3455B" w:rsidRDefault="00C3455B" w:rsidP="00207F06">
            <w:pPr>
              <w:rPr>
                <w:lang w:val="uk-UA"/>
              </w:rPr>
            </w:pPr>
            <w:r>
              <w:t>Уповноважений в РВК</w:t>
            </w: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Pr="003825FC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Разом</w:t>
            </w:r>
          </w:p>
        </w:tc>
        <w:tc>
          <w:tcPr>
            <w:tcW w:w="567" w:type="dxa"/>
          </w:tcPr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  <w:r>
              <w:t>1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Pr="003825FC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rPr>
                <w:b/>
                <w:i/>
              </w:rPr>
              <w:t>4</w:t>
            </w:r>
          </w:p>
        </w:tc>
        <w:tc>
          <w:tcPr>
            <w:tcW w:w="2268" w:type="dxa"/>
          </w:tcPr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Начальник відділення</w:t>
            </w:r>
          </w:p>
          <w:p w:rsidR="00C3455B" w:rsidRDefault="00C3455B" w:rsidP="00207F06">
            <w:r>
              <w:t>Технічний працівник</w:t>
            </w:r>
          </w:p>
          <w:p w:rsidR="00C3455B" w:rsidRDefault="00C3455B" w:rsidP="00207F06">
            <w:r>
              <w:t>Посильні</w:t>
            </w:r>
          </w:p>
          <w:p w:rsidR="00C3455B" w:rsidRDefault="00C3455B" w:rsidP="00207F06">
            <w:pPr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rPr>
                <w:b/>
                <w:i/>
                <w:lang w:val="uk-UA"/>
              </w:rPr>
            </w:pPr>
          </w:p>
          <w:p w:rsidR="00C3455B" w:rsidRPr="003825FC" w:rsidRDefault="00C3455B" w:rsidP="00207F06">
            <w:pPr>
              <w:rPr>
                <w:b/>
                <w:i/>
                <w:lang w:val="uk-UA"/>
              </w:rPr>
            </w:pPr>
          </w:p>
          <w:p w:rsidR="00C3455B" w:rsidRDefault="00C3455B" w:rsidP="00207F06">
            <w:r>
              <w:t>Разом</w:t>
            </w:r>
          </w:p>
        </w:tc>
        <w:tc>
          <w:tcPr>
            <w:tcW w:w="1276" w:type="dxa"/>
          </w:tcPr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  <w:r>
              <w:t>2</w:t>
            </w:r>
          </w:p>
          <w:p w:rsidR="00C3455B" w:rsidRDefault="00C3455B" w:rsidP="00207F06">
            <w:pPr>
              <w:jc w:val="center"/>
            </w:pPr>
            <w:r>
              <w:t>12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Pr="003825FC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Начальник відділення</w:t>
            </w:r>
          </w:p>
          <w:p w:rsidR="00C3455B" w:rsidRDefault="00C3455B" w:rsidP="00207F06">
            <w:r>
              <w:t>Технічний працівник</w:t>
            </w:r>
          </w:p>
          <w:p w:rsidR="00C3455B" w:rsidRDefault="00C3455B" w:rsidP="00207F06">
            <w:pPr>
              <w:rPr>
                <w:lang w:val="uk-UA"/>
              </w:rPr>
            </w:pPr>
            <w:r>
              <w:t>Посильні</w:t>
            </w: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pStyle w:val="Heading7"/>
              <w:rPr>
                <w:sz w:val="20"/>
                <w:lang w:val="uk-UA"/>
              </w:rPr>
            </w:pPr>
            <w:r>
              <w:rPr>
                <w:sz w:val="20"/>
              </w:rPr>
              <w:t>Разом</w:t>
            </w:r>
          </w:p>
          <w:p w:rsidR="00C3455B" w:rsidRDefault="00C3455B" w:rsidP="003825FC">
            <w:pPr>
              <w:rPr>
                <w:lang w:val="uk-UA"/>
              </w:rPr>
            </w:pPr>
          </w:p>
          <w:p w:rsidR="00C3455B" w:rsidRPr="003825FC" w:rsidRDefault="00C3455B" w:rsidP="003825FC">
            <w:pPr>
              <w:rPr>
                <w:lang w:val="uk-UA"/>
              </w:rPr>
            </w:pPr>
          </w:p>
          <w:p w:rsidR="00C3455B" w:rsidRPr="003825FC" w:rsidRDefault="00C3455B" w:rsidP="003825FC">
            <w:pPr>
              <w:rPr>
                <w:lang w:val="uk-UA"/>
              </w:rPr>
            </w:pPr>
          </w:p>
        </w:tc>
        <w:tc>
          <w:tcPr>
            <w:tcW w:w="1276" w:type="dxa"/>
          </w:tcPr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2</w:t>
            </w:r>
          </w:p>
          <w:p w:rsidR="00C3455B" w:rsidRDefault="00C3455B" w:rsidP="00207F06">
            <w:pPr>
              <w:jc w:val="center"/>
            </w:pPr>
            <w:r>
              <w:t>12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Pr="003825FC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  <w:r>
              <w:t>15</w:t>
            </w: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Начальник відділення</w:t>
            </w:r>
          </w:p>
          <w:p w:rsidR="00C3455B" w:rsidRDefault="00C3455B" w:rsidP="00207F06">
            <w:r>
              <w:t>Технічний працівник</w:t>
            </w:r>
          </w:p>
          <w:p w:rsidR="00C3455B" w:rsidRDefault="00C3455B" w:rsidP="00207F06">
            <w:pPr>
              <w:jc w:val="center"/>
              <w:rPr>
                <w:b/>
                <w:i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Разом</w:t>
            </w:r>
          </w:p>
        </w:tc>
        <w:tc>
          <w:tcPr>
            <w:tcW w:w="1276" w:type="dxa"/>
          </w:tcPr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  <w:r>
              <w:t>2</w:t>
            </w:r>
          </w:p>
          <w:p w:rsidR="00C3455B" w:rsidRDefault="00C3455B" w:rsidP="00207F06">
            <w:pPr>
              <w:jc w:val="center"/>
              <w:rPr>
                <w:b/>
                <w:i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  <w:rPr>
                <w:b/>
                <w:i/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3</w:t>
            </w:r>
          </w:p>
        </w:tc>
        <w:tc>
          <w:tcPr>
            <w:tcW w:w="1511" w:type="dxa"/>
          </w:tcPr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pPr>
              <w:rPr>
                <w:lang w:val="uk-UA"/>
              </w:rPr>
            </w:pPr>
          </w:p>
          <w:p w:rsidR="00C3455B" w:rsidRDefault="00C3455B" w:rsidP="00207F06">
            <w:r>
              <w:t>Начальник відділення</w:t>
            </w:r>
          </w:p>
          <w:p w:rsidR="00C3455B" w:rsidRDefault="00C3455B" w:rsidP="00207F06">
            <w:r>
              <w:t>Технічний працівник</w:t>
            </w:r>
          </w:p>
          <w:p w:rsidR="00C3455B" w:rsidRDefault="00C3455B" w:rsidP="00207F06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Дільничний інспектор</w:t>
            </w:r>
          </w:p>
          <w:p w:rsidR="00C3455B" w:rsidRDefault="00C3455B" w:rsidP="00207F06">
            <w:r>
              <w:t>Посильні</w:t>
            </w:r>
          </w:p>
          <w:p w:rsidR="00C3455B" w:rsidRDefault="00C3455B" w:rsidP="00207F06">
            <w:pPr>
              <w:rPr>
                <w:b/>
                <w:i/>
              </w:rPr>
            </w:pPr>
          </w:p>
          <w:p w:rsidR="00C3455B" w:rsidRDefault="00C3455B" w:rsidP="00207F06">
            <w:r>
              <w:t>Разом</w:t>
            </w:r>
          </w:p>
        </w:tc>
        <w:tc>
          <w:tcPr>
            <w:tcW w:w="1324" w:type="dxa"/>
          </w:tcPr>
          <w:p w:rsidR="00C3455B" w:rsidRDefault="00C3455B" w:rsidP="00207F06">
            <w:pPr>
              <w:jc w:val="center"/>
            </w:pPr>
          </w:p>
          <w:p w:rsidR="00C3455B" w:rsidRDefault="00C3455B" w:rsidP="00207F06">
            <w:pPr>
              <w:jc w:val="center"/>
              <w:rPr>
                <w:lang w:val="uk-UA"/>
              </w:rPr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</w:p>
          <w:p w:rsidR="00C3455B" w:rsidRDefault="00C3455B" w:rsidP="00207F06">
            <w:pPr>
              <w:jc w:val="center"/>
            </w:pPr>
            <w:r>
              <w:t>2</w:t>
            </w:r>
          </w:p>
          <w:p w:rsidR="00C3455B" w:rsidRDefault="00C3455B" w:rsidP="00207F06">
            <w:pPr>
              <w:jc w:val="center"/>
            </w:pPr>
          </w:p>
          <w:p w:rsidR="00C3455B" w:rsidRDefault="00C3455B" w:rsidP="00207F06">
            <w:pPr>
              <w:jc w:val="center"/>
            </w:pPr>
            <w:r>
              <w:t>1</w:t>
            </w:r>
          </w:p>
          <w:p w:rsidR="00C3455B" w:rsidRDefault="00C3455B" w:rsidP="00207F06">
            <w:pPr>
              <w:jc w:val="center"/>
            </w:pPr>
          </w:p>
          <w:p w:rsidR="00C3455B" w:rsidRDefault="00C3455B" w:rsidP="00207F06">
            <w:pPr>
              <w:jc w:val="center"/>
            </w:pPr>
            <w:r>
              <w:t>6</w:t>
            </w:r>
          </w:p>
          <w:p w:rsidR="00C3455B" w:rsidRDefault="00C3455B" w:rsidP="00207F06">
            <w:pPr>
              <w:jc w:val="center"/>
            </w:pPr>
          </w:p>
          <w:p w:rsidR="00C3455B" w:rsidRDefault="00C3455B" w:rsidP="00207F06">
            <w:pPr>
              <w:jc w:val="center"/>
            </w:pPr>
            <w:r>
              <w:t>10</w:t>
            </w:r>
          </w:p>
        </w:tc>
      </w:tr>
    </w:tbl>
    <w:p w:rsidR="00C3455B" w:rsidRDefault="00C3455B" w:rsidP="0024564F">
      <w:pPr>
        <w:pStyle w:val="BodyTextIndent"/>
        <w:ind w:left="5103" w:firstLine="0"/>
        <w:rPr>
          <w:b w:val="0"/>
          <w:sz w:val="20"/>
        </w:rPr>
      </w:pPr>
    </w:p>
    <w:p w:rsidR="00C3455B" w:rsidRDefault="00C3455B" w:rsidP="0024564F">
      <w:pPr>
        <w:pStyle w:val="BodyTextIndent"/>
        <w:ind w:left="5103" w:firstLine="0"/>
        <w:rPr>
          <w:b w:val="0"/>
          <w:sz w:val="20"/>
        </w:rPr>
      </w:pPr>
    </w:p>
    <w:p w:rsidR="00C3455B" w:rsidRDefault="00C3455B" w:rsidP="0024564F">
      <w:pPr>
        <w:pStyle w:val="BodyTextIndent"/>
        <w:ind w:left="5103" w:firstLine="0"/>
        <w:rPr>
          <w:b w:val="0"/>
          <w:sz w:val="20"/>
        </w:rPr>
      </w:pPr>
    </w:p>
    <w:p w:rsidR="00C3455B" w:rsidRDefault="00C3455B" w:rsidP="0024564F">
      <w:pPr>
        <w:pStyle w:val="BodyTextIndent"/>
        <w:ind w:left="5103" w:firstLine="0"/>
        <w:rPr>
          <w:b w:val="0"/>
          <w:sz w:val="20"/>
        </w:rPr>
      </w:pPr>
    </w:p>
    <w:p w:rsidR="00C3455B" w:rsidRDefault="00C3455B" w:rsidP="003401C8">
      <w:pPr>
        <w:jc w:val="center"/>
        <w:rPr>
          <w:b/>
        </w:rPr>
      </w:pPr>
      <w:r w:rsidRPr="003825FC">
        <w:t xml:space="preserve">   </w:t>
      </w:r>
      <w:r>
        <w:rPr>
          <w:sz w:val="24"/>
          <w:szCs w:val="24"/>
          <w:lang w:val="uk-UA"/>
        </w:rPr>
        <w:t xml:space="preserve"> </w:t>
      </w:r>
    </w:p>
    <w:p w:rsidR="00C3455B" w:rsidRDefault="00C3455B" w:rsidP="0024564F">
      <w:pPr>
        <w:pStyle w:val="BodyTextIndent"/>
        <w:ind w:left="5103" w:firstLine="0"/>
        <w:jc w:val="right"/>
        <w:rPr>
          <w:b w:val="0"/>
          <w:sz w:val="20"/>
        </w:rPr>
      </w:pPr>
      <w:r>
        <w:rPr>
          <w:b w:val="0"/>
          <w:sz w:val="20"/>
        </w:rPr>
        <w:t xml:space="preserve">                         </w:t>
      </w:r>
    </w:p>
    <w:sectPr w:rsidR="00C3455B" w:rsidSect="0024564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64F"/>
    <w:rsid w:val="0000117B"/>
    <w:rsid w:val="000015F1"/>
    <w:rsid w:val="00001FD6"/>
    <w:rsid w:val="0000259A"/>
    <w:rsid w:val="00004055"/>
    <w:rsid w:val="00006241"/>
    <w:rsid w:val="00010929"/>
    <w:rsid w:val="000156BE"/>
    <w:rsid w:val="0001671D"/>
    <w:rsid w:val="0001723E"/>
    <w:rsid w:val="00017CEB"/>
    <w:rsid w:val="00020475"/>
    <w:rsid w:val="00022C5B"/>
    <w:rsid w:val="00024EBB"/>
    <w:rsid w:val="00025545"/>
    <w:rsid w:val="000266F6"/>
    <w:rsid w:val="00030486"/>
    <w:rsid w:val="00031045"/>
    <w:rsid w:val="0003161A"/>
    <w:rsid w:val="00032691"/>
    <w:rsid w:val="0003373E"/>
    <w:rsid w:val="000339D6"/>
    <w:rsid w:val="000359AC"/>
    <w:rsid w:val="0004042A"/>
    <w:rsid w:val="00040BEE"/>
    <w:rsid w:val="0004592A"/>
    <w:rsid w:val="000517BC"/>
    <w:rsid w:val="00054672"/>
    <w:rsid w:val="00055F8C"/>
    <w:rsid w:val="0005608F"/>
    <w:rsid w:val="00057381"/>
    <w:rsid w:val="00060682"/>
    <w:rsid w:val="000620BD"/>
    <w:rsid w:val="00067212"/>
    <w:rsid w:val="0007112A"/>
    <w:rsid w:val="00071E73"/>
    <w:rsid w:val="0007310A"/>
    <w:rsid w:val="000747D9"/>
    <w:rsid w:val="0007776A"/>
    <w:rsid w:val="00081D31"/>
    <w:rsid w:val="000827BC"/>
    <w:rsid w:val="00083EC0"/>
    <w:rsid w:val="000849BD"/>
    <w:rsid w:val="00087509"/>
    <w:rsid w:val="00096692"/>
    <w:rsid w:val="00096997"/>
    <w:rsid w:val="000B234C"/>
    <w:rsid w:val="000B5B72"/>
    <w:rsid w:val="000C15E6"/>
    <w:rsid w:val="000C2687"/>
    <w:rsid w:val="000C2F43"/>
    <w:rsid w:val="000C45A8"/>
    <w:rsid w:val="000C6894"/>
    <w:rsid w:val="000D00D0"/>
    <w:rsid w:val="000D09BA"/>
    <w:rsid w:val="000D1F86"/>
    <w:rsid w:val="000D3508"/>
    <w:rsid w:val="000D52F8"/>
    <w:rsid w:val="000D602A"/>
    <w:rsid w:val="000D7ACD"/>
    <w:rsid w:val="000E125C"/>
    <w:rsid w:val="000E1385"/>
    <w:rsid w:val="000E5825"/>
    <w:rsid w:val="000E6DE3"/>
    <w:rsid w:val="000F219C"/>
    <w:rsid w:val="000F2354"/>
    <w:rsid w:val="000F30DC"/>
    <w:rsid w:val="000F35A4"/>
    <w:rsid w:val="000F3EDD"/>
    <w:rsid w:val="000F4611"/>
    <w:rsid w:val="000F6737"/>
    <w:rsid w:val="000F69FA"/>
    <w:rsid w:val="000F706A"/>
    <w:rsid w:val="000F793F"/>
    <w:rsid w:val="00100F8A"/>
    <w:rsid w:val="00101EBE"/>
    <w:rsid w:val="001023C8"/>
    <w:rsid w:val="00104EB5"/>
    <w:rsid w:val="00110EB5"/>
    <w:rsid w:val="00111866"/>
    <w:rsid w:val="0011591B"/>
    <w:rsid w:val="001247E9"/>
    <w:rsid w:val="001250B2"/>
    <w:rsid w:val="0012687C"/>
    <w:rsid w:val="0013028B"/>
    <w:rsid w:val="001332B8"/>
    <w:rsid w:val="00134C67"/>
    <w:rsid w:val="001375A0"/>
    <w:rsid w:val="00140405"/>
    <w:rsid w:val="00142AEC"/>
    <w:rsid w:val="00145057"/>
    <w:rsid w:val="0014545A"/>
    <w:rsid w:val="00146076"/>
    <w:rsid w:val="00150D16"/>
    <w:rsid w:val="00156E35"/>
    <w:rsid w:val="00157390"/>
    <w:rsid w:val="00160259"/>
    <w:rsid w:val="001619BE"/>
    <w:rsid w:val="001636F6"/>
    <w:rsid w:val="00166E14"/>
    <w:rsid w:val="001671C9"/>
    <w:rsid w:val="001675AC"/>
    <w:rsid w:val="0017221A"/>
    <w:rsid w:val="00172416"/>
    <w:rsid w:val="00174ED6"/>
    <w:rsid w:val="0018053D"/>
    <w:rsid w:val="0018075F"/>
    <w:rsid w:val="00180D89"/>
    <w:rsid w:val="00181F30"/>
    <w:rsid w:val="00182641"/>
    <w:rsid w:val="00183E1C"/>
    <w:rsid w:val="00185A36"/>
    <w:rsid w:val="001864EB"/>
    <w:rsid w:val="00190A07"/>
    <w:rsid w:val="00192524"/>
    <w:rsid w:val="001925AB"/>
    <w:rsid w:val="001937A6"/>
    <w:rsid w:val="001A22F2"/>
    <w:rsid w:val="001A2BA8"/>
    <w:rsid w:val="001A332E"/>
    <w:rsid w:val="001A370D"/>
    <w:rsid w:val="001A3E47"/>
    <w:rsid w:val="001A47DE"/>
    <w:rsid w:val="001A6A35"/>
    <w:rsid w:val="001A6EA4"/>
    <w:rsid w:val="001A7636"/>
    <w:rsid w:val="001B04B0"/>
    <w:rsid w:val="001B2F81"/>
    <w:rsid w:val="001B34B0"/>
    <w:rsid w:val="001B3BBF"/>
    <w:rsid w:val="001B44EC"/>
    <w:rsid w:val="001B55EC"/>
    <w:rsid w:val="001B56A3"/>
    <w:rsid w:val="001B6B8F"/>
    <w:rsid w:val="001C00BC"/>
    <w:rsid w:val="001C35DE"/>
    <w:rsid w:val="001C4E8D"/>
    <w:rsid w:val="001C6C03"/>
    <w:rsid w:val="001C7369"/>
    <w:rsid w:val="001D0165"/>
    <w:rsid w:val="001D0B2D"/>
    <w:rsid w:val="001D47D1"/>
    <w:rsid w:val="001D5107"/>
    <w:rsid w:val="001E3F8B"/>
    <w:rsid w:val="001E3FEF"/>
    <w:rsid w:val="001E64F9"/>
    <w:rsid w:val="001F029F"/>
    <w:rsid w:val="002015F0"/>
    <w:rsid w:val="00202714"/>
    <w:rsid w:val="00203926"/>
    <w:rsid w:val="00205B47"/>
    <w:rsid w:val="00206099"/>
    <w:rsid w:val="00206488"/>
    <w:rsid w:val="002066BA"/>
    <w:rsid w:val="00207F06"/>
    <w:rsid w:val="00210385"/>
    <w:rsid w:val="00211B67"/>
    <w:rsid w:val="0021459A"/>
    <w:rsid w:val="00214B8D"/>
    <w:rsid w:val="0021775B"/>
    <w:rsid w:val="002219C5"/>
    <w:rsid w:val="00221D7A"/>
    <w:rsid w:val="00223151"/>
    <w:rsid w:val="00224049"/>
    <w:rsid w:val="002249B5"/>
    <w:rsid w:val="00225349"/>
    <w:rsid w:val="00225A85"/>
    <w:rsid w:val="00225E53"/>
    <w:rsid w:val="00230B68"/>
    <w:rsid w:val="002316A1"/>
    <w:rsid w:val="00233826"/>
    <w:rsid w:val="00236DD1"/>
    <w:rsid w:val="002417B1"/>
    <w:rsid w:val="00244310"/>
    <w:rsid w:val="00244C1B"/>
    <w:rsid w:val="0024564F"/>
    <w:rsid w:val="00250563"/>
    <w:rsid w:val="00253C72"/>
    <w:rsid w:val="0025514E"/>
    <w:rsid w:val="0025730D"/>
    <w:rsid w:val="00257BCC"/>
    <w:rsid w:val="00260368"/>
    <w:rsid w:val="00263AD7"/>
    <w:rsid w:val="00266FF0"/>
    <w:rsid w:val="00267421"/>
    <w:rsid w:val="0027099D"/>
    <w:rsid w:val="00270F0C"/>
    <w:rsid w:val="00271A4E"/>
    <w:rsid w:val="00271C4E"/>
    <w:rsid w:val="002807BE"/>
    <w:rsid w:val="00292285"/>
    <w:rsid w:val="002923C2"/>
    <w:rsid w:val="00293AE7"/>
    <w:rsid w:val="00296795"/>
    <w:rsid w:val="00296DC6"/>
    <w:rsid w:val="0029781E"/>
    <w:rsid w:val="002A49EE"/>
    <w:rsid w:val="002A54E1"/>
    <w:rsid w:val="002A586E"/>
    <w:rsid w:val="002A5EA8"/>
    <w:rsid w:val="002B228E"/>
    <w:rsid w:val="002B30A4"/>
    <w:rsid w:val="002B6CB8"/>
    <w:rsid w:val="002C34DC"/>
    <w:rsid w:val="002C38D3"/>
    <w:rsid w:val="002C41A9"/>
    <w:rsid w:val="002C6435"/>
    <w:rsid w:val="002C65F8"/>
    <w:rsid w:val="002C66E6"/>
    <w:rsid w:val="002C6B30"/>
    <w:rsid w:val="002C760D"/>
    <w:rsid w:val="002D3486"/>
    <w:rsid w:val="002D35F2"/>
    <w:rsid w:val="002D4918"/>
    <w:rsid w:val="002D658B"/>
    <w:rsid w:val="002D6C23"/>
    <w:rsid w:val="002E249C"/>
    <w:rsid w:val="002E332B"/>
    <w:rsid w:val="002E5212"/>
    <w:rsid w:val="002F0F1C"/>
    <w:rsid w:val="00303532"/>
    <w:rsid w:val="00304302"/>
    <w:rsid w:val="0030484A"/>
    <w:rsid w:val="003053B4"/>
    <w:rsid w:val="0031233D"/>
    <w:rsid w:val="0031300B"/>
    <w:rsid w:val="00313708"/>
    <w:rsid w:val="003141FB"/>
    <w:rsid w:val="003153D7"/>
    <w:rsid w:val="0032295F"/>
    <w:rsid w:val="00323E72"/>
    <w:rsid w:val="00325E54"/>
    <w:rsid w:val="00326A1B"/>
    <w:rsid w:val="0033171C"/>
    <w:rsid w:val="00333209"/>
    <w:rsid w:val="003348EE"/>
    <w:rsid w:val="003363F5"/>
    <w:rsid w:val="003401C8"/>
    <w:rsid w:val="00340D32"/>
    <w:rsid w:val="00343B63"/>
    <w:rsid w:val="00343E9F"/>
    <w:rsid w:val="00345D0C"/>
    <w:rsid w:val="00346F4A"/>
    <w:rsid w:val="003474AF"/>
    <w:rsid w:val="003474BF"/>
    <w:rsid w:val="00351842"/>
    <w:rsid w:val="00352272"/>
    <w:rsid w:val="003527F4"/>
    <w:rsid w:val="00353686"/>
    <w:rsid w:val="003540AD"/>
    <w:rsid w:val="00356599"/>
    <w:rsid w:val="00365787"/>
    <w:rsid w:val="00365EE4"/>
    <w:rsid w:val="00370261"/>
    <w:rsid w:val="003716AC"/>
    <w:rsid w:val="0037292F"/>
    <w:rsid w:val="00373EC8"/>
    <w:rsid w:val="003767EF"/>
    <w:rsid w:val="00377866"/>
    <w:rsid w:val="003825FC"/>
    <w:rsid w:val="00382A51"/>
    <w:rsid w:val="00383176"/>
    <w:rsid w:val="003837ED"/>
    <w:rsid w:val="0038385D"/>
    <w:rsid w:val="00383DA1"/>
    <w:rsid w:val="00386112"/>
    <w:rsid w:val="00386F8E"/>
    <w:rsid w:val="00390B2B"/>
    <w:rsid w:val="003918B2"/>
    <w:rsid w:val="00392771"/>
    <w:rsid w:val="00392EE9"/>
    <w:rsid w:val="00393ACF"/>
    <w:rsid w:val="00393E9E"/>
    <w:rsid w:val="003956D7"/>
    <w:rsid w:val="0039780B"/>
    <w:rsid w:val="003979CC"/>
    <w:rsid w:val="00397ECF"/>
    <w:rsid w:val="003A4A60"/>
    <w:rsid w:val="003A4DC1"/>
    <w:rsid w:val="003A624C"/>
    <w:rsid w:val="003A70F1"/>
    <w:rsid w:val="003B0078"/>
    <w:rsid w:val="003B130F"/>
    <w:rsid w:val="003B1924"/>
    <w:rsid w:val="003B263F"/>
    <w:rsid w:val="003B40F8"/>
    <w:rsid w:val="003B5E69"/>
    <w:rsid w:val="003B784B"/>
    <w:rsid w:val="003B7ED6"/>
    <w:rsid w:val="003C025F"/>
    <w:rsid w:val="003C1EE3"/>
    <w:rsid w:val="003C26E7"/>
    <w:rsid w:val="003C3BB0"/>
    <w:rsid w:val="003C51F3"/>
    <w:rsid w:val="003C5F72"/>
    <w:rsid w:val="003C6385"/>
    <w:rsid w:val="003D3DD3"/>
    <w:rsid w:val="003D6457"/>
    <w:rsid w:val="003D6D99"/>
    <w:rsid w:val="003E0281"/>
    <w:rsid w:val="003E0B7C"/>
    <w:rsid w:val="003E35EF"/>
    <w:rsid w:val="003E4D7F"/>
    <w:rsid w:val="003E720D"/>
    <w:rsid w:val="003E72F1"/>
    <w:rsid w:val="003F0496"/>
    <w:rsid w:val="003F0A89"/>
    <w:rsid w:val="003F20D4"/>
    <w:rsid w:val="00404BEA"/>
    <w:rsid w:val="00404C1A"/>
    <w:rsid w:val="00405D75"/>
    <w:rsid w:val="00406239"/>
    <w:rsid w:val="0041187B"/>
    <w:rsid w:val="00412AB8"/>
    <w:rsid w:val="00414FAC"/>
    <w:rsid w:val="00415A5A"/>
    <w:rsid w:val="00417981"/>
    <w:rsid w:val="0042016A"/>
    <w:rsid w:val="00422232"/>
    <w:rsid w:val="0042260D"/>
    <w:rsid w:val="00424398"/>
    <w:rsid w:val="00424A20"/>
    <w:rsid w:val="0042537D"/>
    <w:rsid w:val="00430ED1"/>
    <w:rsid w:val="004330C2"/>
    <w:rsid w:val="00435125"/>
    <w:rsid w:val="00435DA8"/>
    <w:rsid w:val="00435DF9"/>
    <w:rsid w:val="004360DB"/>
    <w:rsid w:val="00437157"/>
    <w:rsid w:val="004430C8"/>
    <w:rsid w:val="00444CEA"/>
    <w:rsid w:val="00445E29"/>
    <w:rsid w:val="00447484"/>
    <w:rsid w:val="00447AAB"/>
    <w:rsid w:val="004506BA"/>
    <w:rsid w:val="00454C61"/>
    <w:rsid w:val="0045697A"/>
    <w:rsid w:val="004571B8"/>
    <w:rsid w:val="004613A1"/>
    <w:rsid w:val="004645E8"/>
    <w:rsid w:val="004660E3"/>
    <w:rsid w:val="00471FB4"/>
    <w:rsid w:val="004735E7"/>
    <w:rsid w:val="00473A57"/>
    <w:rsid w:val="0048014E"/>
    <w:rsid w:val="00484291"/>
    <w:rsid w:val="00484AAE"/>
    <w:rsid w:val="00484D65"/>
    <w:rsid w:val="00492731"/>
    <w:rsid w:val="00492DAC"/>
    <w:rsid w:val="004936D9"/>
    <w:rsid w:val="00495B08"/>
    <w:rsid w:val="004A4D28"/>
    <w:rsid w:val="004A673A"/>
    <w:rsid w:val="004B28B9"/>
    <w:rsid w:val="004B2A1A"/>
    <w:rsid w:val="004B3713"/>
    <w:rsid w:val="004B56A5"/>
    <w:rsid w:val="004B70CA"/>
    <w:rsid w:val="004C12A2"/>
    <w:rsid w:val="004C3148"/>
    <w:rsid w:val="004C3EF4"/>
    <w:rsid w:val="004C5C8B"/>
    <w:rsid w:val="004D2B69"/>
    <w:rsid w:val="004D2D6C"/>
    <w:rsid w:val="004D54B8"/>
    <w:rsid w:val="004D576D"/>
    <w:rsid w:val="004D6398"/>
    <w:rsid w:val="004E04F3"/>
    <w:rsid w:val="004E1706"/>
    <w:rsid w:val="004E28FB"/>
    <w:rsid w:val="004E45EC"/>
    <w:rsid w:val="004E4FA7"/>
    <w:rsid w:val="004E6748"/>
    <w:rsid w:val="004F095E"/>
    <w:rsid w:val="004F0D58"/>
    <w:rsid w:val="004F1BB1"/>
    <w:rsid w:val="004F2921"/>
    <w:rsid w:val="004F4843"/>
    <w:rsid w:val="004F55E8"/>
    <w:rsid w:val="004F5A82"/>
    <w:rsid w:val="004F6212"/>
    <w:rsid w:val="004F6EDD"/>
    <w:rsid w:val="0050268B"/>
    <w:rsid w:val="005046D8"/>
    <w:rsid w:val="00504A06"/>
    <w:rsid w:val="00504B39"/>
    <w:rsid w:val="00506D4B"/>
    <w:rsid w:val="005121D1"/>
    <w:rsid w:val="00513490"/>
    <w:rsid w:val="00515CF0"/>
    <w:rsid w:val="00516ADC"/>
    <w:rsid w:val="00521050"/>
    <w:rsid w:val="005217CB"/>
    <w:rsid w:val="005268D8"/>
    <w:rsid w:val="005305EE"/>
    <w:rsid w:val="005356C4"/>
    <w:rsid w:val="00536635"/>
    <w:rsid w:val="00536A66"/>
    <w:rsid w:val="00537F91"/>
    <w:rsid w:val="00540889"/>
    <w:rsid w:val="00541B49"/>
    <w:rsid w:val="00544C1B"/>
    <w:rsid w:val="00544DA7"/>
    <w:rsid w:val="005450A5"/>
    <w:rsid w:val="00551545"/>
    <w:rsid w:val="00554E6D"/>
    <w:rsid w:val="00557D34"/>
    <w:rsid w:val="00560897"/>
    <w:rsid w:val="00560B30"/>
    <w:rsid w:val="00563719"/>
    <w:rsid w:val="00563F71"/>
    <w:rsid w:val="00564A5F"/>
    <w:rsid w:val="00566371"/>
    <w:rsid w:val="00566E8A"/>
    <w:rsid w:val="00567901"/>
    <w:rsid w:val="0057618C"/>
    <w:rsid w:val="0057765D"/>
    <w:rsid w:val="00581C84"/>
    <w:rsid w:val="00581DF4"/>
    <w:rsid w:val="00582671"/>
    <w:rsid w:val="00583D73"/>
    <w:rsid w:val="00584D4E"/>
    <w:rsid w:val="00587967"/>
    <w:rsid w:val="0059033F"/>
    <w:rsid w:val="00592F18"/>
    <w:rsid w:val="00593DA6"/>
    <w:rsid w:val="00594992"/>
    <w:rsid w:val="0059744A"/>
    <w:rsid w:val="005A1A7C"/>
    <w:rsid w:val="005A2947"/>
    <w:rsid w:val="005A34F1"/>
    <w:rsid w:val="005A5759"/>
    <w:rsid w:val="005A5A7E"/>
    <w:rsid w:val="005A612E"/>
    <w:rsid w:val="005A7329"/>
    <w:rsid w:val="005B10BC"/>
    <w:rsid w:val="005B1A16"/>
    <w:rsid w:val="005B3EB9"/>
    <w:rsid w:val="005B4FC3"/>
    <w:rsid w:val="005B5C40"/>
    <w:rsid w:val="005C39E7"/>
    <w:rsid w:val="005C4BC2"/>
    <w:rsid w:val="005C4D38"/>
    <w:rsid w:val="005C4D87"/>
    <w:rsid w:val="005C5412"/>
    <w:rsid w:val="005C6C7D"/>
    <w:rsid w:val="005C70F8"/>
    <w:rsid w:val="005D325B"/>
    <w:rsid w:val="005D3A19"/>
    <w:rsid w:val="005D3B9C"/>
    <w:rsid w:val="005D4174"/>
    <w:rsid w:val="005D49A9"/>
    <w:rsid w:val="005D49E2"/>
    <w:rsid w:val="005D5031"/>
    <w:rsid w:val="005D54CE"/>
    <w:rsid w:val="005D73D8"/>
    <w:rsid w:val="005D7C95"/>
    <w:rsid w:val="005E0A56"/>
    <w:rsid w:val="005E18C7"/>
    <w:rsid w:val="005E18F6"/>
    <w:rsid w:val="005E2B86"/>
    <w:rsid w:val="005E3FC9"/>
    <w:rsid w:val="005E58E4"/>
    <w:rsid w:val="005E7A79"/>
    <w:rsid w:val="005E7BBD"/>
    <w:rsid w:val="005F1020"/>
    <w:rsid w:val="005F4650"/>
    <w:rsid w:val="005F50E9"/>
    <w:rsid w:val="005F54B5"/>
    <w:rsid w:val="005F551D"/>
    <w:rsid w:val="005F6DA4"/>
    <w:rsid w:val="005F7878"/>
    <w:rsid w:val="00600D1A"/>
    <w:rsid w:val="0060105E"/>
    <w:rsid w:val="00602D9B"/>
    <w:rsid w:val="0060601A"/>
    <w:rsid w:val="00610786"/>
    <w:rsid w:val="006112C8"/>
    <w:rsid w:val="00613ADD"/>
    <w:rsid w:val="00614789"/>
    <w:rsid w:val="00617718"/>
    <w:rsid w:val="006230C4"/>
    <w:rsid w:val="00623265"/>
    <w:rsid w:val="00624238"/>
    <w:rsid w:val="006255EB"/>
    <w:rsid w:val="00625CFF"/>
    <w:rsid w:val="00627E84"/>
    <w:rsid w:val="00632F82"/>
    <w:rsid w:val="00633202"/>
    <w:rsid w:val="00633ACF"/>
    <w:rsid w:val="00635CA3"/>
    <w:rsid w:val="0063708C"/>
    <w:rsid w:val="00642F7B"/>
    <w:rsid w:val="00643A98"/>
    <w:rsid w:val="0065045A"/>
    <w:rsid w:val="00651099"/>
    <w:rsid w:val="006515BD"/>
    <w:rsid w:val="006533F8"/>
    <w:rsid w:val="00656413"/>
    <w:rsid w:val="006565DB"/>
    <w:rsid w:val="00657D14"/>
    <w:rsid w:val="0066002E"/>
    <w:rsid w:val="006602E6"/>
    <w:rsid w:val="006611CA"/>
    <w:rsid w:val="00662737"/>
    <w:rsid w:val="006633AE"/>
    <w:rsid w:val="0066682A"/>
    <w:rsid w:val="00666AFA"/>
    <w:rsid w:val="00670680"/>
    <w:rsid w:val="00673BA8"/>
    <w:rsid w:val="00676D0B"/>
    <w:rsid w:val="00684121"/>
    <w:rsid w:val="00685858"/>
    <w:rsid w:val="00692801"/>
    <w:rsid w:val="00692878"/>
    <w:rsid w:val="00693811"/>
    <w:rsid w:val="006949B1"/>
    <w:rsid w:val="00694A3F"/>
    <w:rsid w:val="00696F10"/>
    <w:rsid w:val="006A2CED"/>
    <w:rsid w:val="006A59B5"/>
    <w:rsid w:val="006A6CC8"/>
    <w:rsid w:val="006B09DA"/>
    <w:rsid w:val="006B3DEC"/>
    <w:rsid w:val="006B60EE"/>
    <w:rsid w:val="006B63BD"/>
    <w:rsid w:val="006C02D5"/>
    <w:rsid w:val="006C0D30"/>
    <w:rsid w:val="006C1EAA"/>
    <w:rsid w:val="006C2721"/>
    <w:rsid w:val="006C73E7"/>
    <w:rsid w:val="006D45E0"/>
    <w:rsid w:val="006D45F7"/>
    <w:rsid w:val="006E073C"/>
    <w:rsid w:val="006E64F7"/>
    <w:rsid w:val="006F0162"/>
    <w:rsid w:val="006F1CF9"/>
    <w:rsid w:val="006F5A64"/>
    <w:rsid w:val="006F69F1"/>
    <w:rsid w:val="006F7905"/>
    <w:rsid w:val="006F7E31"/>
    <w:rsid w:val="00700576"/>
    <w:rsid w:val="00701E41"/>
    <w:rsid w:val="0070206E"/>
    <w:rsid w:val="00702616"/>
    <w:rsid w:val="00703296"/>
    <w:rsid w:val="0070557E"/>
    <w:rsid w:val="00707128"/>
    <w:rsid w:val="00707447"/>
    <w:rsid w:val="00710332"/>
    <w:rsid w:val="00710C33"/>
    <w:rsid w:val="00710CBA"/>
    <w:rsid w:val="00712601"/>
    <w:rsid w:val="00712733"/>
    <w:rsid w:val="00712865"/>
    <w:rsid w:val="00713A3D"/>
    <w:rsid w:val="00714A47"/>
    <w:rsid w:val="0072355A"/>
    <w:rsid w:val="0072597B"/>
    <w:rsid w:val="00730952"/>
    <w:rsid w:val="0073235F"/>
    <w:rsid w:val="00732BD0"/>
    <w:rsid w:val="00732C2B"/>
    <w:rsid w:val="00733E49"/>
    <w:rsid w:val="00733F19"/>
    <w:rsid w:val="007345C4"/>
    <w:rsid w:val="0073535E"/>
    <w:rsid w:val="0073547D"/>
    <w:rsid w:val="00740D3A"/>
    <w:rsid w:val="00744D17"/>
    <w:rsid w:val="007450EE"/>
    <w:rsid w:val="00746826"/>
    <w:rsid w:val="00747B8F"/>
    <w:rsid w:val="007518A9"/>
    <w:rsid w:val="00752A4E"/>
    <w:rsid w:val="00754948"/>
    <w:rsid w:val="00756BD4"/>
    <w:rsid w:val="00760937"/>
    <w:rsid w:val="00764484"/>
    <w:rsid w:val="00764A11"/>
    <w:rsid w:val="00764D26"/>
    <w:rsid w:val="007705FB"/>
    <w:rsid w:val="00772B0A"/>
    <w:rsid w:val="00777CA5"/>
    <w:rsid w:val="007827C9"/>
    <w:rsid w:val="00783592"/>
    <w:rsid w:val="00790A20"/>
    <w:rsid w:val="00793965"/>
    <w:rsid w:val="0079689E"/>
    <w:rsid w:val="007A087B"/>
    <w:rsid w:val="007A1370"/>
    <w:rsid w:val="007A2982"/>
    <w:rsid w:val="007A2ADA"/>
    <w:rsid w:val="007A35C3"/>
    <w:rsid w:val="007A387C"/>
    <w:rsid w:val="007A4BC8"/>
    <w:rsid w:val="007A4F40"/>
    <w:rsid w:val="007A7C1E"/>
    <w:rsid w:val="007B25A8"/>
    <w:rsid w:val="007B28D7"/>
    <w:rsid w:val="007B33F6"/>
    <w:rsid w:val="007B7987"/>
    <w:rsid w:val="007C1BAE"/>
    <w:rsid w:val="007C30E7"/>
    <w:rsid w:val="007C5958"/>
    <w:rsid w:val="007C59D4"/>
    <w:rsid w:val="007C6063"/>
    <w:rsid w:val="007C7785"/>
    <w:rsid w:val="007D0169"/>
    <w:rsid w:val="007D126F"/>
    <w:rsid w:val="007D5E4E"/>
    <w:rsid w:val="007E2E27"/>
    <w:rsid w:val="007E2FA4"/>
    <w:rsid w:val="007E33E9"/>
    <w:rsid w:val="007E43FF"/>
    <w:rsid w:val="007E6629"/>
    <w:rsid w:val="007E702A"/>
    <w:rsid w:val="007E7873"/>
    <w:rsid w:val="007E7EDF"/>
    <w:rsid w:val="007F2760"/>
    <w:rsid w:val="007F30AC"/>
    <w:rsid w:val="007F3892"/>
    <w:rsid w:val="007F4D6D"/>
    <w:rsid w:val="007F5047"/>
    <w:rsid w:val="007F548D"/>
    <w:rsid w:val="00801E3D"/>
    <w:rsid w:val="00805E42"/>
    <w:rsid w:val="00811EBC"/>
    <w:rsid w:val="008136F0"/>
    <w:rsid w:val="008139AE"/>
    <w:rsid w:val="00814283"/>
    <w:rsid w:val="008177D9"/>
    <w:rsid w:val="00817999"/>
    <w:rsid w:val="00822F4C"/>
    <w:rsid w:val="00824FB6"/>
    <w:rsid w:val="008265C4"/>
    <w:rsid w:val="0082687B"/>
    <w:rsid w:val="00826B70"/>
    <w:rsid w:val="00826BC5"/>
    <w:rsid w:val="008342AA"/>
    <w:rsid w:val="008346A9"/>
    <w:rsid w:val="00835FA0"/>
    <w:rsid w:val="00837AC8"/>
    <w:rsid w:val="00840D60"/>
    <w:rsid w:val="00841FB8"/>
    <w:rsid w:val="00842189"/>
    <w:rsid w:val="00842ECD"/>
    <w:rsid w:val="00843C05"/>
    <w:rsid w:val="00846778"/>
    <w:rsid w:val="00847587"/>
    <w:rsid w:val="0085157A"/>
    <w:rsid w:val="00851AD3"/>
    <w:rsid w:val="008525FA"/>
    <w:rsid w:val="00853339"/>
    <w:rsid w:val="00853B8A"/>
    <w:rsid w:val="008549E4"/>
    <w:rsid w:val="00854F57"/>
    <w:rsid w:val="00856FB1"/>
    <w:rsid w:val="008608E3"/>
    <w:rsid w:val="00860F6D"/>
    <w:rsid w:val="00865BA7"/>
    <w:rsid w:val="008701A4"/>
    <w:rsid w:val="00871BF8"/>
    <w:rsid w:val="008774F4"/>
    <w:rsid w:val="008807AB"/>
    <w:rsid w:val="00880C6D"/>
    <w:rsid w:val="008811B6"/>
    <w:rsid w:val="0088195E"/>
    <w:rsid w:val="00883767"/>
    <w:rsid w:val="00883B69"/>
    <w:rsid w:val="00883FA8"/>
    <w:rsid w:val="00891E11"/>
    <w:rsid w:val="00893B64"/>
    <w:rsid w:val="008A214C"/>
    <w:rsid w:val="008A3694"/>
    <w:rsid w:val="008A3C8C"/>
    <w:rsid w:val="008A45D1"/>
    <w:rsid w:val="008A6A1D"/>
    <w:rsid w:val="008A7AB9"/>
    <w:rsid w:val="008B05BA"/>
    <w:rsid w:val="008B12E7"/>
    <w:rsid w:val="008B472E"/>
    <w:rsid w:val="008B6608"/>
    <w:rsid w:val="008C035A"/>
    <w:rsid w:val="008C1592"/>
    <w:rsid w:val="008C2B00"/>
    <w:rsid w:val="008C2CAC"/>
    <w:rsid w:val="008C60E2"/>
    <w:rsid w:val="008C6A73"/>
    <w:rsid w:val="008C7291"/>
    <w:rsid w:val="008C7EA1"/>
    <w:rsid w:val="008D0560"/>
    <w:rsid w:val="008D0844"/>
    <w:rsid w:val="008D0EF4"/>
    <w:rsid w:val="008D14F7"/>
    <w:rsid w:val="008D1B09"/>
    <w:rsid w:val="008D6FC6"/>
    <w:rsid w:val="008E1156"/>
    <w:rsid w:val="008E309E"/>
    <w:rsid w:val="008E3EBC"/>
    <w:rsid w:val="008E434B"/>
    <w:rsid w:val="008E5AAF"/>
    <w:rsid w:val="008E63CD"/>
    <w:rsid w:val="008E64D4"/>
    <w:rsid w:val="008F0222"/>
    <w:rsid w:val="008F1EB1"/>
    <w:rsid w:val="008F2326"/>
    <w:rsid w:val="008F28DA"/>
    <w:rsid w:val="008F6713"/>
    <w:rsid w:val="008F6A02"/>
    <w:rsid w:val="008F71E0"/>
    <w:rsid w:val="00903801"/>
    <w:rsid w:val="00903C91"/>
    <w:rsid w:val="0090416E"/>
    <w:rsid w:val="00905362"/>
    <w:rsid w:val="00905587"/>
    <w:rsid w:val="0091174F"/>
    <w:rsid w:val="00913D49"/>
    <w:rsid w:val="00917F91"/>
    <w:rsid w:val="00921A6F"/>
    <w:rsid w:val="0092391E"/>
    <w:rsid w:val="00927DD8"/>
    <w:rsid w:val="009303F1"/>
    <w:rsid w:val="00941081"/>
    <w:rsid w:val="00950E59"/>
    <w:rsid w:val="009522D0"/>
    <w:rsid w:val="00953323"/>
    <w:rsid w:val="009553AB"/>
    <w:rsid w:val="00955480"/>
    <w:rsid w:val="009555E0"/>
    <w:rsid w:val="00956816"/>
    <w:rsid w:val="009574B0"/>
    <w:rsid w:val="0095779E"/>
    <w:rsid w:val="00962838"/>
    <w:rsid w:val="00964DE3"/>
    <w:rsid w:val="00965DC8"/>
    <w:rsid w:val="00970250"/>
    <w:rsid w:val="0097135F"/>
    <w:rsid w:val="00975DBD"/>
    <w:rsid w:val="0097635E"/>
    <w:rsid w:val="00976BEB"/>
    <w:rsid w:val="00977801"/>
    <w:rsid w:val="009779F9"/>
    <w:rsid w:val="00980725"/>
    <w:rsid w:val="009848C1"/>
    <w:rsid w:val="0098597C"/>
    <w:rsid w:val="00986F0B"/>
    <w:rsid w:val="009870B2"/>
    <w:rsid w:val="00987251"/>
    <w:rsid w:val="009903C8"/>
    <w:rsid w:val="009907C4"/>
    <w:rsid w:val="00991F76"/>
    <w:rsid w:val="00993B36"/>
    <w:rsid w:val="0099474C"/>
    <w:rsid w:val="00994D2F"/>
    <w:rsid w:val="0099615C"/>
    <w:rsid w:val="009A0AB6"/>
    <w:rsid w:val="009A1A3E"/>
    <w:rsid w:val="009A4056"/>
    <w:rsid w:val="009A6DDF"/>
    <w:rsid w:val="009A6F31"/>
    <w:rsid w:val="009B12A5"/>
    <w:rsid w:val="009B2803"/>
    <w:rsid w:val="009B3F13"/>
    <w:rsid w:val="009B424F"/>
    <w:rsid w:val="009B4729"/>
    <w:rsid w:val="009B6B65"/>
    <w:rsid w:val="009B77FB"/>
    <w:rsid w:val="009C291A"/>
    <w:rsid w:val="009C44A0"/>
    <w:rsid w:val="009C5066"/>
    <w:rsid w:val="009C5381"/>
    <w:rsid w:val="009C58E4"/>
    <w:rsid w:val="009D0AED"/>
    <w:rsid w:val="009D0F78"/>
    <w:rsid w:val="009D2789"/>
    <w:rsid w:val="009D5A88"/>
    <w:rsid w:val="009D620A"/>
    <w:rsid w:val="009E108E"/>
    <w:rsid w:val="009E173B"/>
    <w:rsid w:val="009E4F96"/>
    <w:rsid w:val="009E7494"/>
    <w:rsid w:val="009F2B12"/>
    <w:rsid w:val="009F2C39"/>
    <w:rsid w:val="009F3A53"/>
    <w:rsid w:val="009F4533"/>
    <w:rsid w:val="009F4A58"/>
    <w:rsid w:val="009F4E53"/>
    <w:rsid w:val="009F51DD"/>
    <w:rsid w:val="009F5EB2"/>
    <w:rsid w:val="00A021D5"/>
    <w:rsid w:val="00A05023"/>
    <w:rsid w:val="00A053EF"/>
    <w:rsid w:val="00A07517"/>
    <w:rsid w:val="00A10599"/>
    <w:rsid w:val="00A10859"/>
    <w:rsid w:val="00A12279"/>
    <w:rsid w:val="00A125DE"/>
    <w:rsid w:val="00A142E2"/>
    <w:rsid w:val="00A21C3E"/>
    <w:rsid w:val="00A22C0A"/>
    <w:rsid w:val="00A2352C"/>
    <w:rsid w:val="00A239E3"/>
    <w:rsid w:val="00A337B7"/>
    <w:rsid w:val="00A3674E"/>
    <w:rsid w:val="00A376D3"/>
    <w:rsid w:val="00A42EEA"/>
    <w:rsid w:val="00A43826"/>
    <w:rsid w:val="00A43DA8"/>
    <w:rsid w:val="00A45019"/>
    <w:rsid w:val="00A45225"/>
    <w:rsid w:val="00A462C7"/>
    <w:rsid w:val="00A47073"/>
    <w:rsid w:val="00A50D48"/>
    <w:rsid w:val="00A52169"/>
    <w:rsid w:val="00A53A31"/>
    <w:rsid w:val="00A553C5"/>
    <w:rsid w:val="00A621FA"/>
    <w:rsid w:val="00A73355"/>
    <w:rsid w:val="00A7597D"/>
    <w:rsid w:val="00A771AC"/>
    <w:rsid w:val="00A774B4"/>
    <w:rsid w:val="00A7790C"/>
    <w:rsid w:val="00A818EF"/>
    <w:rsid w:val="00A82DB7"/>
    <w:rsid w:val="00A83DD6"/>
    <w:rsid w:val="00A84C25"/>
    <w:rsid w:val="00A86271"/>
    <w:rsid w:val="00A862AB"/>
    <w:rsid w:val="00A91204"/>
    <w:rsid w:val="00A9217D"/>
    <w:rsid w:val="00A92A0F"/>
    <w:rsid w:val="00A9370E"/>
    <w:rsid w:val="00A9757A"/>
    <w:rsid w:val="00AA30CD"/>
    <w:rsid w:val="00AA5273"/>
    <w:rsid w:val="00AA62C4"/>
    <w:rsid w:val="00AB0B03"/>
    <w:rsid w:val="00AB2500"/>
    <w:rsid w:val="00AB265B"/>
    <w:rsid w:val="00AB7A52"/>
    <w:rsid w:val="00AC1AC5"/>
    <w:rsid w:val="00AC2489"/>
    <w:rsid w:val="00AD2DE6"/>
    <w:rsid w:val="00AD4622"/>
    <w:rsid w:val="00AD5F81"/>
    <w:rsid w:val="00AD7FE7"/>
    <w:rsid w:val="00AE001F"/>
    <w:rsid w:val="00AE1940"/>
    <w:rsid w:val="00AE4AE5"/>
    <w:rsid w:val="00AE584F"/>
    <w:rsid w:val="00AE78A7"/>
    <w:rsid w:val="00AF0012"/>
    <w:rsid w:val="00AF09AC"/>
    <w:rsid w:val="00AF1E62"/>
    <w:rsid w:val="00AF3202"/>
    <w:rsid w:val="00AF6DFC"/>
    <w:rsid w:val="00AF7185"/>
    <w:rsid w:val="00B0092E"/>
    <w:rsid w:val="00B02187"/>
    <w:rsid w:val="00B03FB1"/>
    <w:rsid w:val="00B10E7B"/>
    <w:rsid w:val="00B15A2E"/>
    <w:rsid w:val="00B160D1"/>
    <w:rsid w:val="00B16658"/>
    <w:rsid w:val="00B16F8A"/>
    <w:rsid w:val="00B245A5"/>
    <w:rsid w:val="00B2691E"/>
    <w:rsid w:val="00B27DED"/>
    <w:rsid w:val="00B30874"/>
    <w:rsid w:val="00B32253"/>
    <w:rsid w:val="00B322D1"/>
    <w:rsid w:val="00B3400C"/>
    <w:rsid w:val="00B35F9D"/>
    <w:rsid w:val="00B40957"/>
    <w:rsid w:val="00B41309"/>
    <w:rsid w:val="00B41BB0"/>
    <w:rsid w:val="00B42EDB"/>
    <w:rsid w:val="00B452C2"/>
    <w:rsid w:val="00B46BFE"/>
    <w:rsid w:val="00B5253C"/>
    <w:rsid w:val="00B526F5"/>
    <w:rsid w:val="00B53D6B"/>
    <w:rsid w:val="00B53EC7"/>
    <w:rsid w:val="00B55623"/>
    <w:rsid w:val="00B563E7"/>
    <w:rsid w:val="00B570E4"/>
    <w:rsid w:val="00B5785B"/>
    <w:rsid w:val="00B57F09"/>
    <w:rsid w:val="00B6093E"/>
    <w:rsid w:val="00B621C0"/>
    <w:rsid w:val="00B648AF"/>
    <w:rsid w:val="00B65CB7"/>
    <w:rsid w:val="00B714CD"/>
    <w:rsid w:val="00B72DED"/>
    <w:rsid w:val="00B72E79"/>
    <w:rsid w:val="00B7483D"/>
    <w:rsid w:val="00B74F2F"/>
    <w:rsid w:val="00B76B9D"/>
    <w:rsid w:val="00B77D0E"/>
    <w:rsid w:val="00B82F37"/>
    <w:rsid w:val="00B836CE"/>
    <w:rsid w:val="00B83E03"/>
    <w:rsid w:val="00B86E4C"/>
    <w:rsid w:val="00B87B5C"/>
    <w:rsid w:val="00B87BCF"/>
    <w:rsid w:val="00B9168A"/>
    <w:rsid w:val="00B92F45"/>
    <w:rsid w:val="00B9726E"/>
    <w:rsid w:val="00BA0230"/>
    <w:rsid w:val="00BA1A75"/>
    <w:rsid w:val="00BA1D6A"/>
    <w:rsid w:val="00BA6152"/>
    <w:rsid w:val="00BA673B"/>
    <w:rsid w:val="00BB3C9A"/>
    <w:rsid w:val="00BC26F5"/>
    <w:rsid w:val="00BC62CE"/>
    <w:rsid w:val="00BC7918"/>
    <w:rsid w:val="00BD010E"/>
    <w:rsid w:val="00BD0B56"/>
    <w:rsid w:val="00BD19EC"/>
    <w:rsid w:val="00BD230F"/>
    <w:rsid w:val="00BD70F2"/>
    <w:rsid w:val="00BE0E82"/>
    <w:rsid w:val="00BE3286"/>
    <w:rsid w:val="00BE33AE"/>
    <w:rsid w:val="00BE409D"/>
    <w:rsid w:val="00BE5A2A"/>
    <w:rsid w:val="00BE5C43"/>
    <w:rsid w:val="00BF0EEB"/>
    <w:rsid w:val="00BF23C9"/>
    <w:rsid w:val="00BF2871"/>
    <w:rsid w:val="00BF356D"/>
    <w:rsid w:val="00BF5FFE"/>
    <w:rsid w:val="00BF7AAB"/>
    <w:rsid w:val="00C0362C"/>
    <w:rsid w:val="00C0519B"/>
    <w:rsid w:val="00C05D38"/>
    <w:rsid w:val="00C05F41"/>
    <w:rsid w:val="00C07151"/>
    <w:rsid w:val="00C1006D"/>
    <w:rsid w:val="00C11CA2"/>
    <w:rsid w:val="00C125D6"/>
    <w:rsid w:val="00C1264F"/>
    <w:rsid w:val="00C1335D"/>
    <w:rsid w:val="00C16F7B"/>
    <w:rsid w:val="00C1766F"/>
    <w:rsid w:val="00C21313"/>
    <w:rsid w:val="00C216E9"/>
    <w:rsid w:val="00C30042"/>
    <w:rsid w:val="00C301C4"/>
    <w:rsid w:val="00C3223C"/>
    <w:rsid w:val="00C326EB"/>
    <w:rsid w:val="00C3455B"/>
    <w:rsid w:val="00C35D1F"/>
    <w:rsid w:val="00C37380"/>
    <w:rsid w:val="00C404F7"/>
    <w:rsid w:val="00C41AF6"/>
    <w:rsid w:val="00C42565"/>
    <w:rsid w:val="00C43FC7"/>
    <w:rsid w:val="00C4436F"/>
    <w:rsid w:val="00C45798"/>
    <w:rsid w:val="00C473F1"/>
    <w:rsid w:val="00C50C86"/>
    <w:rsid w:val="00C56131"/>
    <w:rsid w:val="00C605CB"/>
    <w:rsid w:val="00C62385"/>
    <w:rsid w:val="00C6410C"/>
    <w:rsid w:val="00C641AE"/>
    <w:rsid w:val="00C67068"/>
    <w:rsid w:val="00C70BBC"/>
    <w:rsid w:val="00C72C24"/>
    <w:rsid w:val="00C7351F"/>
    <w:rsid w:val="00C73DEA"/>
    <w:rsid w:val="00C74C2D"/>
    <w:rsid w:val="00C74D47"/>
    <w:rsid w:val="00C74EE7"/>
    <w:rsid w:val="00C75264"/>
    <w:rsid w:val="00C75850"/>
    <w:rsid w:val="00C768BB"/>
    <w:rsid w:val="00C81543"/>
    <w:rsid w:val="00C820BA"/>
    <w:rsid w:val="00C827B1"/>
    <w:rsid w:val="00C85E41"/>
    <w:rsid w:val="00C86FAB"/>
    <w:rsid w:val="00C8709B"/>
    <w:rsid w:val="00CA04A9"/>
    <w:rsid w:val="00CA0931"/>
    <w:rsid w:val="00CA4597"/>
    <w:rsid w:val="00CA52F4"/>
    <w:rsid w:val="00CB0104"/>
    <w:rsid w:val="00CB0484"/>
    <w:rsid w:val="00CB132F"/>
    <w:rsid w:val="00CB1902"/>
    <w:rsid w:val="00CB2739"/>
    <w:rsid w:val="00CB528E"/>
    <w:rsid w:val="00CB5F2A"/>
    <w:rsid w:val="00CB64EB"/>
    <w:rsid w:val="00CB7047"/>
    <w:rsid w:val="00CC30B3"/>
    <w:rsid w:val="00CC7611"/>
    <w:rsid w:val="00CD05A9"/>
    <w:rsid w:val="00CD1814"/>
    <w:rsid w:val="00CD1D9C"/>
    <w:rsid w:val="00CD35D8"/>
    <w:rsid w:val="00CD3811"/>
    <w:rsid w:val="00CD5BD0"/>
    <w:rsid w:val="00CE0C98"/>
    <w:rsid w:val="00CE714A"/>
    <w:rsid w:val="00CE7CE8"/>
    <w:rsid w:val="00CF2892"/>
    <w:rsid w:val="00CF2E5E"/>
    <w:rsid w:val="00CF536D"/>
    <w:rsid w:val="00D01B2A"/>
    <w:rsid w:val="00D05B7C"/>
    <w:rsid w:val="00D05E56"/>
    <w:rsid w:val="00D118D9"/>
    <w:rsid w:val="00D1550B"/>
    <w:rsid w:val="00D2031F"/>
    <w:rsid w:val="00D21DC7"/>
    <w:rsid w:val="00D230E8"/>
    <w:rsid w:val="00D24BA6"/>
    <w:rsid w:val="00D2541D"/>
    <w:rsid w:val="00D276CD"/>
    <w:rsid w:val="00D27AF0"/>
    <w:rsid w:val="00D330F6"/>
    <w:rsid w:val="00D33D0D"/>
    <w:rsid w:val="00D34D28"/>
    <w:rsid w:val="00D36E4A"/>
    <w:rsid w:val="00D40ABF"/>
    <w:rsid w:val="00D42667"/>
    <w:rsid w:val="00D42F43"/>
    <w:rsid w:val="00D43779"/>
    <w:rsid w:val="00D44642"/>
    <w:rsid w:val="00D4552F"/>
    <w:rsid w:val="00D5080A"/>
    <w:rsid w:val="00D53E70"/>
    <w:rsid w:val="00D55834"/>
    <w:rsid w:val="00D5756B"/>
    <w:rsid w:val="00D604A0"/>
    <w:rsid w:val="00D61303"/>
    <w:rsid w:val="00D62C49"/>
    <w:rsid w:val="00D65B36"/>
    <w:rsid w:val="00D712DC"/>
    <w:rsid w:val="00D71A16"/>
    <w:rsid w:val="00D727FC"/>
    <w:rsid w:val="00D72ABB"/>
    <w:rsid w:val="00D72B34"/>
    <w:rsid w:val="00D73471"/>
    <w:rsid w:val="00D8018B"/>
    <w:rsid w:val="00D81E09"/>
    <w:rsid w:val="00D82017"/>
    <w:rsid w:val="00D820F5"/>
    <w:rsid w:val="00D82818"/>
    <w:rsid w:val="00D829E8"/>
    <w:rsid w:val="00D83211"/>
    <w:rsid w:val="00D83966"/>
    <w:rsid w:val="00D843F5"/>
    <w:rsid w:val="00D85FB6"/>
    <w:rsid w:val="00D901C8"/>
    <w:rsid w:val="00D906E4"/>
    <w:rsid w:val="00D918C8"/>
    <w:rsid w:val="00D91C84"/>
    <w:rsid w:val="00DA3830"/>
    <w:rsid w:val="00DA6B0F"/>
    <w:rsid w:val="00DA7ABE"/>
    <w:rsid w:val="00DA7DC6"/>
    <w:rsid w:val="00DB1104"/>
    <w:rsid w:val="00DB26F3"/>
    <w:rsid w:val="00DB3A90"/>
    <w:rsid w:val="00DB6BB4"/>
    <w:rsid w:val="00DC0C07"/>
    <w:rsid w:val="00DC2110"/>
    <w:rsid w:val="00DC2A3C"/>
    <w:rsid w:val="00DC2ADC"/>
    <w:rsid w:val="00DC395F"/>
    <w:rsid w:val="00DC4B3F"/>
    <w:rsid w:val="00DC5866"/>
    <w:rsid w:val="00DC7936"/>
    <w:rsid w:val="00DC7C82"/>
    <w:rsid w:val="00DD0478"/>
    <w:rsid w:val="00DD1C09"/>
    <w:rsid w:val="00DD2A02"/>
    <w:rsid w:val="00DD39DD"/>
    <w:rsid w:val="00DE0738"/>
    <w:rsid w:val="00DE2D5D"/>
    <w:rsid w:val="00DE3B83"/>
    <w:rsid w:val="00DE7FAF"/>
    <w:rsid w:val="00DF0286"/>
    <w:rsid w:val="00DF0600"/>
    <w:rsid w:val="00DF1396"/>
    <w:rsid w:val="00DF3C26"/>
    <w:rsid w:val="00DF4D3D"/>
    <w:rsid w:val="00DF629E"/>
    <w:rsid w:val="00DF6C38"/>
    <w:rsid w:val="00E0135C"/>
    <w:rsid w:val="00E01A59"/>
    <w:rsid w:val="00E0496A"/>
    <w:rsid w:val="00E05833"/>
    <w:rsid w:val="00E05E1E"/>
    <w:rsid w:val="00E05F36"/>
    <w:rsid w:val="00E074F7"/>
    <w:rsid w:val="00E103AB"/>
    <w:rsid w:val="00E208A9"/>
    <w:rsid w:val="00E23BB1"/>
    <w:rsid w:val="00E2606A"/>
    <w:rsid w:val="00E263BF"/>
    <w:rsid w:val="00E27EBF"/>
    <w:rsid w:val="00E309D4"/>
    <w:rsid w:val="00E35D0D"/>
    <w:rsid w:val="00E35F21"/>
    <w:rsid w:val="00E36252"/>
    <w:rsid w:val="00E400AC"/>
    <w:rsid w:val="00E4242D"/>
    <w:rsid w:val="00E43A66"/>
    <w:rsid w:val="00E4459F"/>
    <w:rsid w:val="00E4496F"/>
    <w:rsid w:val="00E45F36"/>
    <w:rsid w:val="00E4676D"/>
    <w:rsid w:val="00E47337"/>
    <w:rsid w:val="00E536B7"/>
    <w:rsid w:val="00E54E2D"/>
    <w:rsid w:val="00E6072C"/>
    <w:rsid w:val="00E615C3"/>
    <w:rsid w:val="00E643E4"/>
    <w:rsid w:val="00E647AC"/>
    <w:rsid w:val="00E6536C"/>
    <w:rsid w:val="00E65736"/>
    <w:rsid w:val="00E66C1A"/>
    <w:rsid w:val="00E70A91"/>
    <w:rsid w:val="00E72844"/>
    <w:rsid w:val="00E72BE4"/>
    <w:rsid w:val="00E75B69"/>
    <w:rsid w:val="00E819F0"/>
    <w:rsid w:val="00E837CE"/>
    <w:rsid w:val="00E85553"/>
    <w:rsid w:val="00E93EC2"/>
    <w:rsid w:val="00E945E8"/>
    <w:rsid w:val="00E94BAD"/>
    <w:rsid w:val="00E96940"/>
    <w:rsid w:val="00E971A1"/>
    <w:rsid w:val="00EA023C"/>
    <w:rsid w:val="00EA214F"/>
    <w:rsid w:val="00EA260B"/>
    <w:rsid w:val="00EA352D"/>
    <w:rsid w:val="00EA3C67"/>
    <w:rsid w:val="00EA45EB"/>
    <w:rsid w:val="00EA49F9"/>
    <w:rsid w:val="00EA4E5D"/>
    <w:rsid w:val="00EA4FF7"/>
    <w:rsid w:val="00EA5C71"/>
    <w:rsid w:val="00EA698C"/>
    <w:rsid w:val="00EA6F58"/>
    <w:rsid w:val="00EB0DAC"/>
    <w:rsid w:val="00EB53BD"/>
    <w:rsid w:val="00EB6F7F"/>
    <w:rsid w:val="00EC1A39"/>
    <w:rsid w:val="00EC3F3D"/>
    <w:rsid w:val="00EC496A"/>
    <w:rsid w:val="00EC6B49"/>
    <w:rsid w:val="00EC7C75"/>
    <w:rsid w:val="00EC7CB8"/>
    <w:rsid w:val="00ED3DB6"/>
    <w:rsid w:val="00ED495C"/>
    <w:rsid w:val="00ED4E9C"/>
    <w:rsid w:val="00EE067B"/>
    <w:rsid w:val="00EE42AC"/>
    <w:rsid w:val="00EE5983"/>
    <w:rsid w:val="00EE78D6"/>
    <w:rsid w:val="00EF6DDD"/>
    <w:rsid w:val="00EF7BAF"/>
    <w:rsid w:val="00F00D67"/>
    <w:rsid w:val="00F01618"/>
    <w:rsid w:val="00F020C2"/>
    <w:rsid w:val="00F02DF3"/>
    <w:rsid w:val="00F0339E"/>
    <w:rsid w:val="00F038EF"/>
    <w:rsid w:val="00F06755"/>
    <w:rsid w:val="00F069E5"/>
    <w:rsid w:val="00F11E1D"/>
    <w:rsid w:val="00F131BE"/>
    <w:rsid w:val="00F13206"/>
    <w:rsid w:val="00F1411F"/>
    <w:rsid w:val="00F155CF"/>
    <w:rsid w:val="00F15C63"/>
    <w:rsid w:val="00F15DD3"/>
    <w:rsid w:val="00F16122"/>
    <w:rsid w:val="00F17358"/>
    <w:rsid w:val="00F21BC3"/>
    <w:rsid w:val="00F25AEF"/>
    <w:rsid w:val="00F26755"/>
    <w:rsid w:val="00F3507C"/>
    <w:rsid w:val="00F4134A"/>
    <w:rsid w:val="00F41C11"/>
    <w:rsid w:val="00F446C8"/>
    <w:rsid w:val="00F5230E"/>
    <w:rsid w:val="00F563EB"/>
    <w:rsid w:val="00F57009"/>
    <w:rsid w:val="00F63385"/>
    <w:rsid w:val="00F66213"/>
    <w:rsid w:val="00F67106"/>
    <w:rsid w:val="00F678C6"/>
    <w:rsid w:val="00F67A5A"/>
    <w:rsid w:val="00F7048B"/>
    <w:rsid w:val="00F707A8"/>
    <w:rsid w:val="00F71BF7"/>
    <w:rsid w:val="00F72B51"/>
    <w:rsid w:val="00F75BA8"/>
    <w:rsid w:val="00F76F6A"/>
    <w:rsid w:val="00F80D05"/>
    <w:rsid w:val="00F82796"/>
    <w:rsid w:val="00F84E0F"/>
    <w:rsid w:val="00F8531B"/>
    <w:rsid w:val="00F861BB"/>
    <w:rsid w:val="00F8630E"/>
    <w:rsid w:val="00F86391"/>
    <w:rsid w:val="00F905B4"/>
    <w:rsid w:val="00F91E17"/>
    <w:rsid w:val="00F92AE1"/>
    <w:rsid w:val="00F93F84"/>
    <w:rsid w:val="00F94484"/>
    <w:rsid w:val="00F94CE4"/>
    <w:rsid w:val="00F96215"/>
    <w:rsid w:val="00F977FC"/>
    <w:rsid w:val="00FA325B"/>
    <w:rsid w:val="00FA38B5"/>
    <w:rsid w:val="00FA3E35"/>
    <w:rsid w:val="00FA5FBD"/>
    <w:rsid w:val="00FA7E5F"/>
    <w:rsid w:val="00FB0878"/>
    <w:rsid w:val="00FB1C1D"/>
    <w:rsid w:val="00FB5561"/>
    <w:rsid w:val="00FB5CB5"/>
    <w:rsid w:val="00FB6E35"/>
    <w:rsid w:val="00FC1446"/>
    <w:rsid w:val="00FC2A1F"/>
    <w:rsid w:val="00FC3BCA"/>
    <w:rsid w:val="00FC573A"/>
    <w:rsid w:val="00FC715C"/>
    <w:rsid w:val="00FC7BAD"/>
    <w:rsid w:val="00FC7BE7"/>
    <w:rsid w:val="00FD2B8B"/>
    <w:rsid w:val="00FD30D0"/>
    <w:rsid w:val="00FD7885"/>
    <w:rsid w:val="00FD79FB"/>
    <w:rsid w:val="00FE4194"/>
    <w:rsid w:val="00FE77B2"/>
    <w:rsid w:val="00FE7D78"/>
    <w:rsid w:val="00FF0E64"/>
    <w:rsid w:val="00FF288E"/>
    <w:rsid w:val="00FF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4F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6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6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4564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4564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4564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564F"/>
    <w:rPr>
      <w:rFonts w:ascii="Cambria" w:hAnsi="Cambria" w:cs="Times New Roman"/>
      <w:b/>
      <w:bCs/>
      <w:snapToGrid w:val="0"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4564F"/>
    <w:rPr>
      <w:rFonts w:ascii="Arial" w:hAnsi="Arial" w:cs="Arial"/>
      <w:b/>
      <w:bCs/>
      <w:snapToGrid w:val="0"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4564F"/>
    <w:rPr>
      <w:rFonts w:ascii="Times New Roman" w:hAnsi="Times New Roman" w:cs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4564F"/>
    <w:rPr>
      <w:rFonts w:ascii="Times New Roman" w:hAnsi="Times New Roman" w:cs="Times New Roman"/>
      <w:b/>
      <w:bCs/>
      <w:snapToGrid w:val="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4564F"/>
    <w:rPr>
      <w:rFonts w:ascii="Times New Roman" w:hAnsi="Times New Roman" w:cs="Times New Roman"/>
      <w:snapToGrid w:val="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4564F"/>
    <w:pPr>
      <w:tabs>
        <w:tab w:val="left" w:leader="underscore" w:pos="9639"/>
      </w:tabs>
      <w:jc w:val="both"/>
    </w:pPr>
    <w:rPr>
      <w:sz w:val="32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4564F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24564F"/>
    <w:pPr>
      <w:ind w:firstLine="709"/>
      <w:jc w:val="center"/>
    </w:pPr>
    <w:rPr>
      <w:b/>
      <w:bCs/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4564F"/>
    <w:rPr>
      <w:rFonts w:ascii="Times New Roman" w:hAnsi="Times New Roman" w:cs="Times New Roman"/>
      <w:b/>
      <w:bCs/>
      <w:snapToGrid w:val="0"/>
      <w:sz w:val="20"/>
      <w:szCs w:val="20"/>
      <w:lang w:val="uk-UA"/>
    </w:rPr>
  </w:style>
  <w:style w:type="paragraph" w:styleId="Subtitle">
    <w:name w:val="Subtitle"/>
    <w:basedOn w:val="Normal"/>
    <w:link w:val="SubtitleChar"/>
    <w:uiPriority w:val="99"/>
    <w:qFormat/>
    <w:rsid w:val="0024564F"/>
    <w:pPr>
      <w:widowControl/>
      <w:jc w:val="center"/>
    </w:pPr>
    <w:rPr>
      <w:b/>
      <w:sz w:val="24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4564F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222</Words>
  <Characters>1269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2016-08-04T11:39:00Z</cp:lastPrinted>
  <dcterms:created xsi:type="dcterms:W3CDTF">2016-08-04T10:09:00Z</dcterms:created>
  <dcterms:modified xsi:type="dcterms:W3CDTF">2016-08-18T08:53:00Z</dcterms:modified>
</cp:coreProperties>
</file>